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4979C" w14:textId="77777777" w:rsidR="003F5D59" w:rsidRDefault="003F5D59" w:rsidP="003F5D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Ralph MELCHBORN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6228F9A3" w14:textId="77777777" w:rsidR="003F5D59" w:rsidRDefault="003F5D59" w:rsidP="003F5D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Wrotham, Kent.</w:t>
      </w:r>
    </w:p>
    <w:p w14:paraId="58FDC45F" w14:textId="77777777" w:rsidR="003F5D59" w:rsidRDefault="003F5D59" w:rsidP="003F5D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A634868" w14:textId="77777777" w:rsidR="003F5D59" w:rsidRDefault="003F5D59" w:rsidP="003F5D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DDD73BA" w14:textId="77777777" w:rsidR="003F5D59" w:rsidRDefault="003F5D59" w:rsidP="003F5D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1404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3AD9E61" w14:textId="77777777" w:rsidR="003F5D59" w:rsidRDefault="003F5D59" w:rsidP="003F5D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B0142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https://www.kentarchaeology.org.uk/Research/Libr/Wills/NameOrder/M.htm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6A1DA2A" w14:textId="77777777" w:rsidR="003F5D59" w:rsidRDefault="003F5D59" w:rsidP="003F5D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A3B3873" w14:textId="77777777" w:rsidR="003F5D59" w:rsidRDefault="003F5D59" w:rsidP="003F5D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CF180A6" w14:textId="77777777" w:rsidR="003F5D59" w:rsidRDefault="003F5D59" w:rsidP="003F5D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April 2022</w:t>
      </w:r>
    </w:p>
    <w:p w14:paraId="6420DF9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430A2" w14:textId="77777777" w:rsidR="003F5D59" w:rsidRDefault="003F5D59" w:rsidP="009139A6">
      <w:r>
        <w:separator/>
      </w:r>
    </w:p>
  </w:endnote>
  <w:endnote w:type="continuationSeparator" w:id="0">
    <w:p w14:paraId="582FC6E6" w14:textId="77777777" w:rsidR="003F5D59" w:rsidRDefault="003F5D5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2DD5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6CE2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43D0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DCF2F" w14:textId="77777777" w:rsidR="003F5D59" w:rsidRDefault="003F5D59" w:rsidP="009139A6">
      <w:r>
        <w:separator/>
      </w:r>
    </w:p>
  </w:footnote>
  <w:footnote w:type="continuationSeparator" w:id="0">
    <w:p w14:paraId="0C564C48" w14:textId="77777777" w:rsidR="003F5D59" w:rsidRDefault="003F5D5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1623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00F8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F290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D59"/>
    <w:rsid w:val="000666E0"/>
    <w:rsid w:val="002510B7"/>
    <w:rsid w:val="003F5D59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271FE"/>
  <w15:chartTrackingRefBased/>
  <w15:docId w15:val="{9A72A973-683E-4C73-91C7-478AB7EF4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F5D5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M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2022-04-11T14:49:00Z</dcterms:created>
  <dcterms:modified xsi:type="dcterms:W3CDTF">2022-04-11T14:50:00Z</dcterms:modified>
</cp:coreProperties>
</file>